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72671FD8" w:rsidR="00964276" w:rsidRPr="004B2DDD" w:rsidRDefault="00A426AA" w:rsidP="00A72694">
      <w:pPr>
        <w:rPr>
          <w:rFonts w:asciiTheme="minorHAnsi" w:hAnsiTheme="minorHAnsi"/>
        </w:rPr>
      </w:pPr>
      <w:r w:rsidRPr="004B2DDD">
        <w:rPr>
          <w:rFonts w:asciiTheme="minorHAnsi" w:hAnsiTheme="minorHAnsi"/>
        </w:rPr>
        <w:t>Lindesnes kommune</w:t>
      </w:r>
    </w:p>
    <w:p w14:paraId="5E906B00" w14:textId="613B6BFE" w:rsidR="00D7129D" w:rsidRPr="00EF110B" w:rsidRDefault="00A72694" w:rsidP="00A72694">
      <w:pPr>
        <w:rPr>
          <w:rFonts w:asciiTheme="minorHAnsi" w:hAnsiTheme="minorHAnsi"/>
        </w:rPr>
      </w:pPr>
      <w:r w:rsidRPr="00EF110B">
        <w:rPr>
          <w:rFonts w:asciiTheme="minorHAnsi" w:hAnsiTheme="minorHAnsi"/>
        </w:rPr>
        <w:t>v/</w:t>
      </w:r>
      <w:r w:rsidR="00DA7A1A" w:rsidRPr="00EF110B">
        <w:rPr>
          <w:rFonts w:asciiTheme="minorHAnsi" w:hAnsiTheme="minorHAnsi"/>
        </w:rPr>
        <w:t xml:space="preserve"> </w:t>
      </w:r>
      <w:r w:rsidR="00EF110B" w:rsidRPr="00EF110B">
        <w:rPr>
          <w:rFonts w:asciiTheme="minorHAnsi" w:hAnsiTheme="minorHAnsi"/>
        </w:rPr>
        <w:t>Ida Foss</w:t>
      </w:r>
    </w:p>
    <w:p w14:paraId="6565C679" w14:textId="724ECD39" w:rsidR="00D7129D" w:rsidRPr="004B2DDD" w:rsidRDefault="00D7129D" w:rsidP="00A72694">
      <w:pPr>
        <w:rPr>
          <w:rFonts w:asciiTheme="minorHAnsi" w:hAnsiTheme="minorHAnsi" w:cs="Arial"/>
        </w:rPr>
      </w:pPr>
      <w:r w:rsidRPr="004B2DDD">
        <w:rPr>
          <w:rFonts w:asciiTheme="minorHAnsi" w:hAnsiTheme="minorHAnsi" w:cs="Arial"/>
        </w:rPr>
        <w:tab/>
      </w:r>
      <w:r w:rsidRPr="004B2DDD">
        <w:rPr>
          <w:rFonts w:asciiTheme="minorHAnsi" w:hAnsiTheme="minorHAnsi" w:cs="Arial"/>
        </w:rPr>
        <w:tab/>
      </w:r>
      <w:r w:rsidRPr="004B2DDD">
        <w:rPr>
          <w:rFonts w:asciiTheme="minorHAnsi" w:hAnsiTheme="minorHAnsi" w:cs="Arial"/>
        </w:rPr>
        <w:tab/>
      </w:r>
      <w:r w:rsidRPr="004B2DDD">
        <w:rPr>
          <w:rFonts w:asciiTheme="minorHAnsi" w:hAnsiTheme="minorHAnsi" w:cs="Arial"/>
        </w:rPr>
        <w:tab/>
      </w:r>
      <w:r w:rsidRPr="004B2DDD">
        <w:rPr>
          <w:rFonts w:asciiTheme="minorHAnsi" w:hAnsiTheme="minorHAnsi" w:cs="Arial"/>
        </w:rPr>
        <w:tab/>
      </w:r>
      <w:r w:rsidRPr="004B2DDD">
        <w:rPr>
          <w:rFonts w:asciiTheme="minorHAnsi" w:hAnsiTheme="minorHAnsi" w:cs="Arial"/>
        </w:rPr>
        <w:tab/>
      </w:r>
      <w:r w:rsidRPr="004B2DDD">
        <w:rPr>
          <w:rFonts w:asciiTheme="minorHAnsi" w:hAnsiTheme="minorHAnsi" w:cs="Arial"/>
        </w:rPr>
        <w:tab/>
      </w:r>
      <w:r w:rsidRPr="004B2DDD">
        <w:rPr>
          <w:rFonts w:asciiTheme="minorHAnsi" w:hAnsiTheme="minorHAnsi" w:cs="Arial"/>
        </w:rPr>
        <w:tab/>
      </w:r>
      <w:r w:rsidRPr="004B2DDD">
        <w:rPr>
          <w:rFonts w:asciiTheme="minorHAnsi" w:hAnsiTheme="minorHAnsi" w:cs="Arial"/>
        </w:rPr>
        <w:tab/>
      </w:r>
      <w:r w:rsidRPr="004B2DDD">
        <w:rPr>
          <w:rFonts w:asciiTheme="minorHAnsi" w:hAnsiTheme="minorHAnsi" w:cs="Arial"/>
        </w:rPr>
        <w:tab/>
      </w:r>
    </w:p>
    <w:p w14:paraId="5547B21B" w14:textId="77777777" w:rsidR="00EF110B" w:rsidRPr="004B2DDD" w:rsidRDefault="00EF110B" w:rsidP="00EF110B">
      <w:pPr>
        <w:rPr>
          <w:rFonts w:asciiTheme="minorHAnsi" w:hAnsiTheme="minorHAnsi" w:cstheme="minorHAnsi"/>
          <w:highlight w:val="yellow"/>
        </w:rPr>
      </w:pPr>
      <w:r w:rsidRPr="004B2DDD">
        <w:rPr>
          <w:rFonts w:asciiTheme="minorHAnsi" w:hAnsiTheme="minorHAnsi" w:cstheme="minorHAnsi"/>
          <w:highlight w:val="yellow"/>
        </w:rPr>
        <w:t>[Tilbyder]</w:t>
      </w:r>
    </w:p>
    <w:p w14:paraId="3A88A946" w14:textId="77777777" w:rsidR="00EF110B" w:rsidRPr="004B2DDD" w:rsidRDefault="00EF110B" w:rsidP="00EF110B">
      <w:pPr>
        <w:rPr>
          <w:rFonts w:asciiTheme="minorHAnsi" w:hAnsiTheme="minorHAnsi" w:cstheme="minorHAnsi"/>
          <w:highlight w:val="yellow"/>
        </w:rPr>
      </w:pPr>
      <w:r w:rsidRPr="004B2DDD">
        <w:rPr>
          <w:rFonts w:asciiTheme="minorHAnsi" w:hAnsiTheme="minorHAnsi" w:cstheme="minorHAnsi"/>
          <w:highlight w:val="yellow"/>
        </w:rPr>
        <w:t>[Adresse]</w:t>
      </w:r>
    </w:p>
    <w:p w14:paraId="27D2B8C0" w14:textId="77777777" w:rsidR="00EF110B" w:rsidRPr="004B2DDD" w:rsidRDefault="00EF110B" w:rsidP="00EF110B">
      <w:pPr>
        <w:rPr>
          <w:rFonts w:asciiTheme="minorHAnsi" w:hAnsiTheme="minorHAnsi" w:cstheme="minorHAnsi"/>
        </w:rPr>
      </w:pPr>
      <w:r w:rsidRPr="004B2DDD">
        <w:rPr>
          <w:rFonts w:asciiTheme="minorHAnsi" w:hAnsiTheme="minorHAnsi" w:cstheme="minorHAnsi"/>
          <w:highlight w:val="yellow"/>
        </w:rPr>
        <w:t>[</w:t>
      </w:r>
      <w:proofErr w:type="spellStart"/>
      <w:r w:rsidRPr="004B2DDD">
        <w:rPr>
          <w:rFonts w:asciiTheme="minorHAnsi" w:hAnsiTheme="minorHAnsi" w:cstheme="minorHAnsi"/>
          <w:highlight w:val="yellow"/>
        </w:rPr>
        <w:t>Postnr</w:t>
      </w:r>
      <w:proofErr w:type="spellEnd"/>
      <w:r w:rsidRPr="004B2DDD">
        <w:rPr>
          <w:rFonts w:asciiTheme="minorHAnsi" w:hAnsiTheme="minorHAnsi" w:cstheme="minorHAnsi"/>
          <w:highlight w:val="yellow"/>
        </w:rPr>
        <w:t>. og –sted</w:t>
      </w:r>
      <w:r w:rsidRPr="004B2DDD">
        <w:rPr>
          <w:rFonts w:asciiTheme="minorHAnsi" w:hAnsiTheme="minorHAnsi" w:cstheme="minorHAnsi"/>
        </w:rPr>
        <w:t>]</w:t>
      </w:r>
    </w:p>
    <w:p w14:paraId="5A065AD1" w14:textId="77777777" w:rsidR="00EF110B" w:rsidRPr="004B2DDD" w:rsidRDefault="00EF110B" w:rsidP="00EF110B">
      <w:pPr>
        <w:pStyle w:val="Overskrift1"/>
        <w:rPr>
          <w:rFonts w:asciiTheme="minorHAnsi" w:hAnsiTheme="minorHAnsi"/>
        </w:rPr>
      </w:pPr>
      <w:r w:rsidRPr="004B2DDD">
        <w:rPr>
          <w:rFonts w:asciiTheme="minorHAnsi" w:hAnsiTheme="minorHAnsi"/>
        </w:rPr>
        <w:t>Tilbudsbrev</w:t>
      </w:r>
    </w:p>
    <w:p w14:paraId="0E3D176C" w14:textId="6DD62417" w:rsidR="00EF110B" w:rsidRPr="000B1ECE" w:rsidRDefault="00EF110B" w:rsidP="00EF110B">
      <w:pPr>
        <w:rPr>
          <w:rFonts w:asciiTheme="minorHAnsi" w:hAnsiTheme="minorHAnsi"/>
        </w:rPr>
      </w:pPr>
      <w:r w:rsidRPr="000B1ECE">
        <w:rPr>
          <w:rFonts w:asciiTheme="minorHAnsi" w:hAnsiTheme="minorHAnsi"/>
        </w:rPr>
        <w:t xml:space="preserve">Vi leverer med dette tilbud i den kunngjorte konkurransen om </w:t>
      </w:r>
      <w:r w:rsidR="000B1ECE" w:rsidRPr="000B1ECE">
        <w:rPr>
          <w:rFonts w:asciiTheme="minorHAnsi" w:hAnsiTheme="minorHAnsi"/>
        </w:rPr>
        <w:t>ram</w:t>
      </w:r>
      <w:r w:rsidR="000B1ECE">
        <w:rPr>
          <w:rFonts w:asciiTheme="minorHAnsi" w:hAnsiTheme="minorHAnsi"/>
        </w:rPr>
        <w:t xml:space="preserve">meavtale på trelast, byggevarer, maling, malervarer, festemidler, verktøy, redskap og maskiner. </w:t>
      </w:r>
      <w:r w:rsidRPr="000B1ECE">
        <w:rPr>
          <w:rFonts w:asciiTheme="minorHAnsi" w:hAnsiTheme="minorHAnsi"/>
        </w:rPr>
        <w:t xml:space="preserve"> </w:t>
      </w:r>
    </w:p>
    <w:p w14:paraId="58B83BB0" w14:textId="77777777" w:rsidR="00EF110B" w:rsidRPr="00EF110B" w:rsidRDefault="00EF110B" w:rsidP="00EF110B">
      <w:pPr>
        <w:rPr>
          <w:rFonts w:asciiTheme="minorHAnsi" w:hAnsiTheme="minorHAnsi"/>
          <w:b/>
          <w:lang w:val="sv-SE"/>
        </w:rPr>
      </w:pPr>
      <w:proofErr w:type="spellStart"/>
      <w:r w:rsidRPr="00EF110B">
        <w:rPr>
          <w:rFonts w:asciiTheme="minorHAnsi" w:hAnsiTheme="minorHAnsi"/>
          <w:b/>
          <w:lang w:val="sv-SE"/>
        </w:rPr>
        <w:t>Tilbyders</w:t>
      </w:r>
      <w:proofErr w:type="spellEnd"/>
      <w:r w:rsidRPr="00EF110B">
        <w:rPr>
          <w:rFonts w:asciiTheme="minorHAnsi" w:hAnsiTheme="minorHAnsi"/>
          <w:b/>
          <w:lang w:val="sv-SE"/>
        </w:rPr>
        <w:t xml:space="preserve"> </w:t>
      </w:r>
      <w:proofErr w:type="spellStart"/>
      <w:r w:rsidRPr="00EF110B">
        <w:rPr>
          <w:rFonts w:asciiTheme="minorHAnsi" w:hAnsiTheme="minorHAnsi"/>
          <w:b/>
          <w:lang w:val="sv-SE"/>
        </w:rPr>
        <w:t>kontaktinformasjon</w:t>
      </w:r>
      <w:proofErr w:type="spellEnd"/>
      <w:r w:rsidRPr="00EF110B">
        <w:rPr>
          <w:rFonts w:asciiTheme="minorHAnsi" w:hAnsiTheme="minorHAnsi"/>
          <w:b/>
          <w:lang w:val="sv-SE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7"/>
        <w:gridCol w:w="6293"/>
      </w:tblGrid>
      <w:tr w:rsidR="00EF110B" w:rsidRPr="00120C6C" w14:paraId="0DF22AAF" w14:textId="77777777" w:rsidTr="000B68B4">
        <w:tc>
          <w:tcPr>
            <w:tcW w:w="3085" w:type="dxa"/>
            <w:shd w:val="clear" w:color="auto" w:fill="D9D9D9" w:themeFill="background1" w:themeFillShade="D9"/>
          </w:tcPr>
          <w:p w14:paraId="2ED6A448" w14:textId="77777777" w:rsidR="00EF110B" w:rsidRPr="00120C6C" w:rsidRDefault="00EF110B" w:rsidP="000B68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7B6933B9" w14:textId="77777777" w:rsidR="00EF110B" w:rsidRPr="00120C6C" w:rsidRDefault="00EF110B" w:rsidP="000B68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EF110B" w:rsidRPr="00120C6C" w14:paraId="129914BE" w14:textId="77777777" w:rsidTr="000B68B4">
        <w:tc>
          <w:tcPr>
            <w:tcW w:w="3085" w:type="dxa"/>
            <w:shd w:val="clear" w:color="auto" w:fill="D9D9D9" w:themeFill="background1" w:themeFillShade="D9"/>
          </w:tcPr>
          <w:p w14:paraId="1E5C3366" w14:textId="77777777" w:rsidR="00EF110B" w:rsidRPr="00120C6C" w:rsidRDefault="00EF110B" w:rsidP="000B68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522C8FE5" w14:textId="77777777" w:rsidR="00EF110B" w:rsidRPr="00120C6C" w:rsidRDefault="00EF110B" w:rsidP="000B68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</w:t>
            </w:r>
            <w:r>
              <w:rPr>
                <w:rFonts w:asciiTheme="minorHAnsi" w:hAnsiTheme="minorHAnsi"/>
                <w:highlight w:val="yellow"/>
              </w:rPr>
              <w:t>ummer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  <w:tr w:rsidR="00EF110B" w:rsidRPr="00120C6C" w14:paraId="5A42389D" w14:textId="77777777" w:rsidTr="000B68B4">
        <w:tc>
          <w:tcPr>
            <w:tcW w:w="3085" w:type="dxa"/>
            <w:shd w:val="clear" w:color="auto" w:fill="D9D9D9" w:themeFill="background1" w:themeFillShade="D9"/>
          </w:tcPr>
          <w:p w14:paraId="15BD7A9E" w14:textId="77777777" w:rsidR="00EF110B" w:rsidRPr="00120C6C" w:rsidRDefault="00EF110B" w:rsidP="000B68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2115BEB7" w14:textId="77777777" w:rsidR="00EF110B" w:rsidRPr="00120C6C" w:rsidRDefault="00EF110B" w:rsidP="000B68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EF110B" w:rsidRPr="00120C6C" w14:paraId="414863E0" w14:textId="77777777" w:rsidTr="000B68B4">
        <w:tc>
          <w:tcPr>
            <w:tcW w:w="3085" w:type="dxa"/>
            <w:shd w:val="clear" w:color="auto" w:fill="D9D9D9" w:themeFill="background1" w:themeFillShade="D9"/>
          </w:tcPr>
          <w:p w14:paraId="3982B979" w14:textId="77777777" w:rsidR="00EF110B" w:rsidRPr="00120C6C" w:rsidRDefault="00EF110B" w:rsidP="000B68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</w:t>
            </w:r>
            <w:r>
              <w:rPr>
                <w:rFonts w:asciiTheme="minorHAnsi" w:hAnsiTheme="minorHAnsi"/>
                <w:b/>
              </w:rPr>
              <w:t>ummer</w:t>
            </w:r>
            <w:r w:rsidRPr="00120C6C">
              <w:rPr>
                <w:rFonts w:asciiTheme="minorHAnsi" w:hAnsiTheme="minorHAnsi"/>
                <w:b/>
              </w:rPr>
              <w:t xml:space="preserve"> og </w:t>
            </w:r>
            <w:r>
              <w:rPr>
                <w:rFonts w:asciiTheme="minorHAnsi" w:hAnsiTheme="minorHAnsi"/>
                <w:b/>
              </w:rPr>
              <w:t>-</w:t>
            </w:r>
            <w:r w:rsidRPr="00120C6C">
              <w:rPr>
                <w:rFonts w:asciiTheme="minorHAnsi" w:hAnsiTheme="minorHAnsi"/>
                <w:b/>
              </w:rPr>
              <w:t>sted</w:t>
            </w:r>
          </w:p>
        </w:tc>
        <w:tc>
          <w:tcPr>
            <w:tcW w:w="6415" w:type="dxa"/>
          </w:tcPr>
          <w:p w14:paraId="67123A03" w14:textId="77777777" w:rsidR="00EF110B" w:rsidRPr="00120C6C" w:rsidRDefault="00EF110B" w:rsidP="000B68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postnummer og </w:t>
            </w:r>
            <w:r>
              <w:rPr>
                <w:rFonts w:asciiTheme="minorHAnsi" w:hAnsiTheme="minorHAnsi"/>
                <w:highlight w:val="yellow"/>
              </w:rPr>
              <w:t>-</w:t>
            </w:r>
            <w:r w:rsidRPr="00120C6C">
              <w:rPr>
                <w:rFonts w:asciiTheme="minorHAnsi" w:hAnsiTheme="minorHAnsi"/>
                <w:highlight w:val="yellow"/>
              </w:rPr>
              <w:t>sted]</w:t>
            </w:r>
          </w:p>
        </w:tc>
      </w:tr>
      <w:tr w:rsidR="00EF110B" w:rsidRPr="00120C6C" w14:paraId="6697B3A1" w14:textId="77777777" w:rsidTr="000B68B4">
        <w:tc>
          <w:tcPr>
            <w:tcW w:w="3085" w:type="dxa"/>
            <w:shd w:val="clear" w:color="auto" w:fill="D9D9D9" w:themeFill="background1" w:themeFillShade="D9"/>
          </w:tcPr>
          <w:p w14:paraId="112C599A" w14:textId="77777777" w:rsidR="00EF110B" w:rsidRPr="00120C6C" w:rsidRDefault="00EF110B" w:rsidP="000B68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6D761886" w14:textId="77777777" w:rsidR="00EF110B" w:rsidRPr="00120C6C" w:rsidRDefault="00EF110B" w:rsidP="000B68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EF110B" w:rsidRPr="00120C6C" w14:paraId="6A920B76" w14:textId="77777777" w:rsidTr="000B68B4">
        <w:tc>
          <w:tcPr>
            <w:tcW w:w="3085" w:type="dxa"/>
            <w:shd w:val="clear" w:color="auto" w:fill="D9D9D9" w:themeFill="background1" w:themeFillShade="D9"/>
          </w:tcPr>
          <w:p w14:paraId="64D31781" w14:textId="77777777" w:rsidR="00EF110B" w:rsidRPr="00120C6C" w:rsidRDefault="00EF110B" w:rsidP="000B68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11399EE9" w14:textId="77777777" w:rsidR="00EF110B" w:rsidRPr="00120C6C" w:rsidRDefault="00EF110B" w:rsidP="000B68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EF110B" w:rsidRPr="00120C6C" w14:paraId="1B033C27" w14:textId="77777777" w:rsidTr="000B68B4">
        <w:tc>
          <w:tcPr>
            <w:tcW w:w="3085" w:type="dxa"/>
            <w:shd w:val="clear" w:color="auto" w:fill="D9D9D9" w:themeFill="background1" w:themeFillShade="D9"/>
          </w:tcPr>
          <w:p w14:paraId="7FCE9E42" w14:textId="77777777" w:rsidR="00EF110B" w:rsidRPr="00120C6C" w:rsidRDefault="00EF110B" w:rsidP="000B68B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349A3580" w14:textId="77777777" w:rsidR="00EF110B" w:rsidRPr="00120C6C" w:rsidRDefault="00EF110B" w:rsidP="000B68B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7D70375" w14:textId="77777777" w:rsidR="00DC2015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41690F6" w14:textId="77777777" w:rsidR="00DC2015" w:rsidRPr="003C4B89" w:rsidRDefault="00DC2015" w:rsidP="00DC2015">
      <w:pPr>
        <w:rPr>
          <w:rFonts w:asciiTheme="minorHAnsi" w:hAnsiTheme="minorHAnsi"/>
          <w:b/>
          <w:bCs/>
        </w:rPr>
      </w:pPr>
      <w:r w:rsidRPr="003C4B89">
        <w:rPr>
          <w:rFonts w:asciiTheme="minorHAnsi" w:hAnsiTheme="minorHAnsi"/>
          <w:b/>
          <w:bCs/>
        </w:rPr>
        <w:t>Tilbud leveres på følgende delkontrakt(er): </w:t>
      </w:r>
    </w:p>
    <w:p w14:paraId="70C3EB55" w14:textId="77777777" w:rsidR="00DC2015" w:rsidRPr="0034484A" w:rsidRDefault="00DC2015" w:rsidP="00DC2015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2727FE09" w14:textId="60A6A97A" w:rsidR="00DC2015" w:rsidRPr="0034484A" w:rsidRDefault="00DC2015" w:rsidP="00DC2015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Delkontrakt 1 (</w:t>
      </w:r>
      <w:r>
        <w:rPr>
          <w:rFonts w:asciiTheme="minorHAnsi" w:hAnsiTheme="minorHAnsi"/>
        </w:rPr>
        <w:t>Trelast, byggevarer, maling, malerprodukter og festemidler)</w:t>
      </w:r>
      <w:r w:rsidRPr="0034484A">
        <w:rPr>
          <w:rFonts w:asciiTheme="minorHAnsi" w:hAnsiTheme="minorHAnsi"/>
        </w:rPr>
        <w:t xml:space="preserve"> jf. konkurranseregler </w:t>
      </w:r>
      <w:proofErr w:type="spellStart"/>
      <w:r w:rsidRPr="0034484A">
        <w:rPr>
          <w:rFonts w:asciiTheme="minorHAnsi" w:hAnsiTheme="minorHAnsi"/>
        </w:rPr>
        <w:t>pkt</w:t>
      </w:r>
      <w:proofErr w:type="spellEnd"/>
      <w:r>
        <w:rPr>
          <w:rFonts w:asciiTheme="minorHAnsi" w:hAnsiTheme="minorHAnsi"/>
        </w:rPr>
        <w:t xml:space="preserve"> 3.1</w:t>
      </w:r>
      <w:r w:rsidRPr="0034484A">
        <w:rPr>
          <w:rFonts w:asciiTheme="minorHAnsi" w:hAnsiTheme="minorHAnsi"/>
        </w:rPr>
        <w:t>.  </w:t>
      </w:r>
    </w:p>
    <w:p w14:paraId="7F3E3702" w14:textId="62FF498B" w:rsidR="00DC2015" w:rsidRDefault="00DC2015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Delkontrakt 2 (</w:t>
      </w:r>
      <w:r>
        <w:rPr>
          <w:rFonts w:asciiTheme="minorHAnsi" w:hAnsiTheme="minorHAnsi"/>
        </w:rPr>
        <w:t>Verktøy, maskiner og redskap)</w:t>
      </w:r>
      <w:r w:rsidRPr="0034484A">
        <w:rPr>
          <w:rFonts w:asciiTheme="minorHAnsi" w:hAnsiTheme="minorHAnsi"/>
        </w:rPr>
        <w:t xml:space="preserve"> jf. konkurranseregler </w:t>
      </w:r>
      <w:proofErr w:type="spellStart"/>
      <w:r w:rsidRPr="0034484A">
        <w:rPr>
          <w:rFonts w:asciiTheme="minorHAnsi" w:hAnsiTheme="minorHAnsi"/>
        </w:rPr>
        <w:t>pkt</w:t>
      </w:r>
      <w:proofErr w:type="spellEnd"/>
      <w:r>
        <w:rPr>
          <w:rFonts w:asciiTheme="minorHAnsi" w:hAnsiTheme="minorHAnsi"/>
        </w:rPr>
        <w:t xml:space="preserve"> 3.1</w:t>
      </w:r>
      <w:r w:rsidRPr="0034484A">
        <w:rPr>
          <w:rFonts w:asciiTheme="minorHAnsi" w:hAnsiTheme="minorHAnsi"/>
        </w:rPr>
        <w:t>. </w:t>
      </w:r>
    </w:p>
    <w:p w14:paraId="488A7E28" w14:textId="77777777" w:rsidR="00DC2015" w:rsidRDefault="00DC2015" w:rsidP="00EF110B">
      <w:pPr>
        <w:rPr>
          <w:rFonts w:asciiTheme="minorHAnsi" w:hAnsiTheme="minorHAnsi"/>
        </w:rPr>
      </w:pPr>
    </w:p>
    <w:p w14:paraId="66277709" w14:textId="10D14D2D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 xml:space="preserve">Det bekreftes at tilbudet som minimum inneholder de elementer listet opp i konkurransereglene punkt </w:t>
      </w:r>
      <w:r>
        <w:rPr>
          <w:rFonts w:asciiTheme="minorHAnsi" w:hAnsiTheme="minorHAnsi"/>
        </w:rPr>
        <w:t>8.2.2</w:t>
      </w:r>
      <w:r w:rsidRPr="0034484A">
        <w:rPr>
          <w:rFonts w:asciiTheme="minorHAnsi" w:hAnsiTheme="minorHAnsi"/>
        </w:rPr>
        <w:t>. </w:t>
      </w:r>
    </w:p>
    <w:p w14:paraId="130E906E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30C77E9D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Det bekreftes at tilbudet vedstås frem til vedståelsesfristens utløp som oppgitt i konkurransegrunnlaget, ev. frem til kontraktsignering dersom det skjer før.  </w:t>
      </w:r>
    </w:p>
    <w:p w14:paraId="70511EC8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7316BF03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Eventuelle avvik fra anskaffelsesdokumentene (sett kryss):</w:t>
      </w:r>
      <w:r w:rsidRPr="0034484A">
        <w:rPr>
          <w:rFonts w:asciiTheme="minorHAnsi" w:hAnsiTheme="minorHAnsi"/>
        </w:rPr>
        <w:t> </w:t>
      </w:r>
      <w:r w:rsidRPr="0034484A">
        <w:rPr>
          <w:rFonts w:asciiTheme="minorHAnsi" w:hAnsiTheme="minorHAnsi"/>
        </w:rPr>
        <w:br/>
        <w:t> </w:t>
      </w:r>
    </w:p>
    <w:p w14:paraId="4AAAC6B5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 xml:space="preserve">​ Tilbudet inneholder </w:t>
      </w:r>
      <w:r w:rsidRPr="0034484A">
        <w:rPr>
          <w:rFonts w:asciiTheme="minorHAnsi" w:hAnsiTheme="minorHAnsi"/>
          <w:u w:val="single"/>
        </w:rPr>
        <w:t>ingen</w:t>
      </w:r>
      <w:r w:rsidRPr="0034484A">
        <w:rPr>
          <w:rFonts w:asciiTheme="minorHAnsi" w:hAnsiTheme="minorHAnsi"/>
        </w:rPr>
        <w:t xml:space="preserve"> avvik fra anskaffelsesdokumentene. </w:t>
      </w:r>
    </w:p>
    <w:p w14:paraId="1495E7E5" w14:textId="77777777" w:rsidR="00EF110B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Tilbudet inneholder avvik fra anskaffelsesdokumentene. Hvert enkelt avvik er opplistet og redegjort for i Vedlegg 3 – Tilbyders avvik.   </w:t>
      </w:r>
    </w:p>
    <w:p w14:paraId="192050E7" w14:textId="77777777" w:rsidR="004326AE" w:rsidRDefault="004326AE" w:rsidP="00EF110B">
      <w:pPr>
        <w:rPr>
          <w:rFonts w:asciiTheme="minorHAnsi" w:hAnsiTheme="minorHAnsi"/>
        </w:rPr>
      </w:pPr>
    </w:p>
    <w:p w14:paraId="49451465" w14:textId="77777777" w:rsidR="004326AE" w:rsidRDefault="004326AE" w:rsidP="00EF110B">
      <w:pPr>
        <w:rPr>
          <w:rFonts w:asciiTheme="minorHAnsi" w:hAnsiTheme="minorHAnsi"/>
        </w:rPr>
      </w:pPr>
    </w:p>
    <w:p w14:paraId="0E4737FF" w14:textId="77777777" w:rsidR="004326AE" w:rsidRDefault="004326AE" w:rsidP="00EF110B">
      <w:pPr>
        <w:rPr>
          <w:rFonts w:asciiTheme="minorHAnsi" w:hAnsiTheme="minorHAnsi"/>
        </w:rPr>
      </w:pPr>
    </w:p>
    <w:p w14:paraId="5E38D68D" w14:textId="77777777" w:rsidR="004326AE" w:rsidRDefault="004326AE" w:rsidP="00EF110B">
      <w:pPr>
        <w:rPr>
          <w:rFonts w:asciiTheme="minorHAnsi" w:hAnsiTheme="minorHAnsi"/>
        </w:rPr>
      </w:pPr>
    </w:p>
    <w:p w14:paraId="1CF9A478" w14:textId="77777777" w:rsidR="004326AE" w:rsidRDefault="004326AE" w:rsidP="00EF110B">
      <w:pPr>
        <w:rPr>
          <w:rFonts w:asciiTheme="minorHAnsi" w:hAnsiTheme="minorHAnsi"/>
        </w:rPr>
      </w:pPr>
    </w:p>
    <w:p w14:paraId="6F27C57B" w14:textId="77777777" w:rsidR="004326AE" w:rsidRDefault="004326AE" w:rsidP="00EF110B">
      <w:pPr>
        <w:rPr>
          <w:rFonts w:asciiTheme="minorHAnsi" w:hAnsiTheme="minorHAnsi"/>
        </w:rPr>
      </w:pPr>
    </w:p>
    <w:p w14:paraId="3D423D18" w14:textId="77777777" w:rsidR="004326AE" w:rsidRDefault="004326AE" w:rsidP="00EF110B">
      <w:pPr>
        <w:rPr>
          <w:rFonts w:asciiTheme="minorHAnsi" w:hAnsiTheme="minorHAnsi"/>
        </w:rPr>
      </w:pPr>
    </w:p>
    <w:p w14:paraId="609496D7" w14:textId="77777777" w:rsidR="004326AE" w:rsidRDefault="004326AE" w:rsidP="00EF110B">
      <w:pPr>
        <w:rPr>
          <w:rFonts w:asciiTheme="minorHAnsi" w:hAnsiTheme="minorHAnsi"/>
        </w:rPr>
      </w:pPr>
    </w:p>
    <w:p w14:paraId="1EC58E56" w14:textId="77777777" w:rsidR="004326AE" w:rsidRDefault="004326AE" w:rsidP="00EF110B">
      <w:pPr>
        <w:rPr>
          <w:rFonts w:asciiTheme="minorHAnsi" w:hAnsiTheme="minorHAnsi"/>
        </w:rPr>
      </w:pPr>
    </w:p>
    <w:p w14:paraId="35B5B47D" w14:textId="77777777" w:rsidR="004326AE" w:rsidRDefault="004326AE" w:rsidP="00EF110B">
      <w:pPr>
        <w:rPr>
          <w:rFonts w:asciiTheme="minorHAnsi" w:hAnsiTheme="minorHAnsi"/>
        </w:rPr>
      </w:pPr>
    </w:p>
    <w:p w14:paraId="4338FE0D" w14:textId="77777777" w:rsidR="004326AE" w:rsidRDefault="004326AE" w:rsidP="00EF110B">
      <w:pPr>
        <w:rPr>
          <w:rFonts w:asciiTheme="minorHAnsi" w:hAnsiTheme="minorHAnsi"/>
        </w:rPr>
      </w:pPr>
    </w:p>
    <w:p w14:paraId="7F9CC9A5" w14:textId="77777777" w:rsidR="004326AE" w:rsidRDefault="004326AE" w:rsidP="00EF110B">
      <w:pPr>
        <w:rPr>
          <w:rFonts w:asciiTheme="minorHAnsi" w:hAnsiTheme="minorHAnsi"/>
        </w:rPr>
      </w:pPr>
    </w:p>
    <w:p w14:paraId="794F524A" w14:textId="77777777" w:rsidR="004326AE" w:rsidRDefault="004326AE" w:rsidP="00EF110B">
      <w:pPr>
        <w:rPr>
          <w:rFonts w:asciiTheme="minorHAnsi" w:hAnsiTheme="minorHAnsi"/>
        </w:rPr>
      </w:pPr>
    </w:p>
    <w:p w14:paraId="043F6CFB" w14:textId="77777777" w:rsidR="004326AE" w:rsidRDefault="004326AE" w:rsidP="00EF110B">
      <w:pPr>
        <w:rPr>
          <w:rFonts w:asciiTheme="minorHAnsi" w:hAnsiTheme="minorHAnsi"/>
        </w:rPr>
      </w:pPr>
    </w:p>
    <w:p w14:paraId="30060A61" w14:textId="77777777" w:rsidR="004326AE" w:rsidRPr="004D2F65" w:rsidRDefault="004326AE" w:rsidP="00EF110B">
      <w:pPr>
        <w:rPr>
          <w:rFonts w:asciiTheme="minorHAnsi" w:hAnsiTheme="minorHAnsi"/>
        </w:rPr>
      </w:pPr>
    </w:p>
    <w:p w14:paraId="55EE035F" w14:textId="77777777" w:rsidR="00EF110B" w:rsidRDefault="00EF110B" w:rsidP="00EF110B">
      <w:pPr>
        <w:rPr>
          <w:rFonts w:asciiTheme="minorHAnsi" w:hAnsiTheme="minorHAnsi"/>
          <w:b/>
          <w:bCs/>
        </w:rPr>
      </w:pPr>
    </w:p>
    <w:p w14:paraId="270442C8" w14:textId="77777777" w:rsidR="00EF110B" w:rsidRPr="0034484A" w:rsidRDefault="00EF110B" w:rsidP="00EF110B">
      <w:pPr>
        <w:rPr>
          <w:rFonts w:asciiTheme="minorHAnsi" w:hAnsiTheme="minorHAnsi"/>
          <w:b/>
          <w:bCs/>
        </w:rPr>
      </w:pPr>
      <w:r w:rsidRPr="0034484A">
        <w:rPr>
          <w:rFonts w:asciiTheme="minorHAnsi" w:hAnsiTheme="minorHAnsi"/>
          <w:b/>
          <w:bCs/>
        </w:rPr>
        <w:lastRenderedPageBreak/>
        <w:t>Opplysninger til bruk ved en eventuell kontraktsignering: </w:t>
      </w:r>
    </w:p>
    <w:p w14:paraId="6982C261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signeringsfullmektig: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EF110B" w:rsidRPr="0034484A" w14:paraId="58ED26B5" w14:textId="77777777" w:rsidTr="000B68B4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867E744" w14:textId="77777777" w:rsidR="00EF110B" w:rsidRPr="0034484A" w:rsidRDefault="00EF110B" w:rsidP="000B68B4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0085A" w14:textId="77777777" w:rsidR="00EF110B" w:rsidRPr="0034484A" w:rsidRDefault="00EF110B" w:rsidP="000B68B4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EF110B" w:rsidRPr="0034484A" w14:paraId="49C9DBCC" w14:textId="77777777" w:rsidTr="000B68B4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CF2C892" w14:textId="77777777" w:rsidR="00EF110B" w:rsidRPr="0034484A" w:rsidRDefault="00EF110B" w:rsidP="000B68B4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54236" w14:textId="77777777" w:rsidR="00EF110B" w:rsidRPr="0034484A" w:rsidRDefault="00EF110B" w:rsidP="000B68B4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EF110B" w:rsidRPr="0034484A" w14:paraId="6333C281" w14:textId="77777777" w:rsidTr="000B68B4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001F434" w14:textId="77777777" w:rsidR="00EF110B" w:rsidRPr="0034484A" w:rsidRDefault="00EF110B" w:rsidP="000B68B4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25997" w14:textId="77777777" w:rsidR="00EF110B" w:rsidRPr="0034484A" w:rsidRDefault="00EF110B" w:rsidP="000B68B4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EF110B" w:rsidRPr="0034484A" w14:paraId="03B23665" w14:textId="77777777" w:rsidTr="000B68B4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3B9C819" w14:textId="77777777" w:rsidR="00EF110B" w:rsidRPr="0034484A" w:rsidRDefault="00EF110B" w:rsidP="000B68B4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E3CE1" w14:textId="77777777" w:rsidR="00EF110B" w:rsidRPr="0034484A" w:rsidRDefault="00EF110B" w:rsidP="000B68B4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66DD6C13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5787F542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kontaktpersonen for daglig drift av avtalen: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EF110B" w:rsidRPr="0034484A" w14:paraId="0BE296F5" w14:textId="77777777" w:rsidTr="000B68B4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5D8D572" w14:textId="77777777" w:rsidR="00EF110B" w:rsidRPr="0034484A" w:rsidRDefault="00EF110B" w:rsidP="000B68B4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1428B" w14:textId="77777777" w:rsidR="00EF110B" w:rsidRPr="0034484A" w:rsidRDefault="00EF110B" w:rsidP="000B68B4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EF110B" w:rsidRPr="0034484A" w14:paraId="6ED7063C" w14:textId="77777777" w:rsidTr="000B68B4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EC5DAEC" w14:textId="77777777" w:rsidR="00EF110B" w:rsidRPr="0034484A" w:rsidRDefault="00EF110B" w:rsidP="000B68B4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C3FC3" w14:textId="77777777" w:rsidR="00EF110B" w:rsidRPr="0034484A" w:rsidRDefault="00EF110B" w:rsidP="000B68B4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EF110B" w:rsidRPr="0034484A" w14:paraId="6F9E14AE" w14:textId="77777777" w:rsidTr="000B68B4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A17294D" w14:textId="77777777" w:rsidR="00EF110B" w:rsidRPr="0034484A" w:rsidRDefault="00EF110B" w:rsidP="000B68B4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85266" w14:textId="77777777" w:rsidR="00EF110B" w:rsidRPr="0034484A" w:rsidRDefault="00EF110B" w:rsidP="000B68B4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EF110B" w:rsidRPr="0034484A" w14:paraId="15EED366" w14:textId="77777777" w:rsidTr="000B68B4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E8C3A58" w14:textId="77777777" w:rsidR="00EF110B" w:rsidRPr="0034484A" w:rsidRDefault="00EF110B" w:rsidP="000B68B4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70170" w14:textId="77777777" w:rsidR="00EF110B" w:rsidRPr="0034484A" w:rsidRDefault="00EF110B" w:rsidP="000B68B4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06309BE4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11D93746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Med vennlig hilsen </w:t>
      </w:r>
    </w:p>
    <w:p w14:paraId="552A29CE" w14:textId="77777777" w:rsidR="00EF110B" w:rsidRPr="0034484A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4D92B893" w14:textId="77777777" w:rsidR="00EF110B" w:rsidRPr="00120C6C" w:rsidRDefault="00EF110B" w:rsidP="00EF110B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_____________________________________ </w:t>
      </w:r>
    </w:p>
    <w:p w14:paraId="10BFB918" w14:textId="77777777" w:rsidR="00EF110B" w:rsidRPr="00120C6C" w:rsidRDefault="00EF110B" w:rsidP="00EF110B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62C9175" w14:textId="77777777" w:rsidR="00EF110B" w:rsidRDefault="00EF110B" w:rsidP="00EF110B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6D4F0C6" w14:textId="77777777" w:rsidR="00EF110B" w:rsidRPr="00C518FD" w:rsidRDefault="00EF110B" w:rsidP="00EF110B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sectPr w:rsidR="00EF110B" w:rsidRPr="00C518FD" w:rsidSect="003628D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6EDEE" w14:textId="77777777" w:rsidR="004935AB" w:rsidRDefault="004935AB" w:rsidP="00D7129D">
      <w:r>
        <w:separator/>
      </w:r>
    </w:p>
  </w:endnote>
  <w:endnote w:type="continuationSeparator" w:id="0">
    <w:p w14:paraId="49C5F1C4" w14:textId="77777777" w:rsidR="004935AB" w:rsidRDefault="004935AB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8659D" w14:textId="77777777" w:rsidR="004935AB" w:rsidRDefault="004935AB" w:rsidP="00D7129D">
      <w:r>
        <w:separator/>
      </w:r>
    </w:p>
  </w:footnote>
  <w:footnote w:type="continuationSeparator" w:id="0">
    <w:p w14:paraId="4CD3262D" w14:textId="77777777" w:rsidR="004935AB" w:rsidRDefault="004935AB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5F24C91F" w:rsidR="00E01E9D" w:rsidRDefault="00E01E9D">
    <w:pPr>
      <w:pStyle w:val="Topptekst"/>
    </w:pPr>
    <w:r>
      <w:t>Vedlegg 1 – Tilbudsbrev</w:t>
    </w:r>
    <w:r w:rsidR="00203087">
      <w:t xml:space="preserve">                                                                                                                </w:t>
    </w:r>
    <w:r w:rsidR="00203087">
      <w:rPr>
        <w:rFonts w:cs="Arial"/>
        <w:noProof/>
        <w:lang w:val="nn-NO"/>
      </w:rPr>
      <w:drawing>
        <wp:inline distT="0" distB="0" distL="0" distR="0" wp14:anchorId="490196F6" wp14:editId="40EFAE79">
          <wp:extent cx="571500" cy="5715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11568">
    <w:abstractNumId w:val="0"/>
  </w:num>
  <w:num w:numId="2" w16cid:durableId="1537891651">
    <w:abstractNumId w:val="1"/>
  </w:num>
  <w:num w:numId="3" w16cid:durableId="484320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721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1ECE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1C06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52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4E36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459C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087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725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5C74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242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4B8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6AE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5AB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2DDD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80B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5D02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094E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1A56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C9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670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1712"/>
    <w:rsid w:val="00832C21"/>
    <w:rsid w:val="0083337F"/>
    <w:rsid w:val="00833697"/>
    <w:rsid w:val="008338DB"/>
    <w:rsid w:val="00833E45"/>
    <w:rsid w:val="0083404A"/>
    <w:rsid w:val="00834057"/>
    <w:rsid w:val="00834E6C"/>
    <w:rsid w:val="00835C23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24D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AED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976F3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26AA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0041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077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85B"/>
    <w:rsid w:val="00D14B91"/>
    <w:rsid w:val="00D156FB"/>
    <w:rsid w:val="00D1590F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266A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015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492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110B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4ACAB7E0-44CB-4784-9463-1DB01D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AE8E-E5B3-48E5-AB0F-648E64A3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16</TotalTime>
  <Pages>2</Pages>
  <Words>345</Words>
  <Characters>1833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Håkon Farstad</dc:creator>
  <cp:lastModifiedBy>Ida Kristin Foss</cp:lastModifiedBy>
  <cp:revision>14</cp:revision>
  <dcterms:created xsi:type="dcterms:W3CDTF">2020-11-26T08:36:00Z</dcterms:created>
  <dcterms:modified xsi:type="dcterms:W3CDTF">2026-05-08T09:48:00Z</dcterms:modified>
</cp:coreProperties>
</file>